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D85" w:rsidRPr="00540ECE" w:rsidRDefault="00667D85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667D85" w:rsidRPr="00540ECE" w:rsidRDefault="00667D85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67D85" w:rsidRPr="00540ECE" w:rsidRDefault="00667D85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667D85" w:rsidRPr="00540ECE" w:rsidRDefault="00667D85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667D85" w:rsidRPr="00540ECE" w:rsidRDefault="00667D85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10.04.2025 № 82</w:t>
      </w:r>
    </w:p>
    <w:p w:rsidR="00667D85" w:rsidRPr="00540ECE" w:rsidRDefault="00667D85" w:rsidP="00DA0A36">
      <w:r w:rsidRPr="00540ECE">
        <w:rPr>
          <w:rFonts w:ascii="Times New Roman" w:hAnsi="Times New Roman" w:cs="Times New Roman"/>
        </w:rPr>
        <w:t>г. Унеча Брянской области</w:t>
      </w:r>
    </w:p>
    <w:p w:rsidR="00667D85" w:rsidRDefault="00667D85" w:rsidP="00DA0A36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D85" w:rsidRDefault="00667D85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D85" w:rsidRDefault="00667D85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порядка обеспечения питанием обучающихся муниципальных общеобразовательных </w:t>
      </w:r>
    </w:p>
    <w:p w:rsidR="00667D85" w:rsidRDefault="00667D85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 Унечского муниципального района</w:t>
      </w:r>
    </w:p>
    <w:p w:rsidR="00667D85" w:rsidRPr="00544218" w:rsidRDefault="00667D85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</w:p>
    <w:p w:rsidR="00667D85" w:rsidRPr="002C436C" w:rsidRDefault="00667D85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67D85" w:rsidRPr="0093588F" w:rsidRDefault="00667D85" w:rsidP="00650741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со статьёй 48 Федерального закона от 06.10.2003 года № 131-ФЗ «Об общих принципах организации местного самоуправления в Российской Федерации», </w:t>
      </w:r>
      <w:r w:rsidRPr="0093588F">
        <w:rPr>
          <w:rFonts w:ascii="Times New Roman" w:hAnsi="Times New Roman" w:cs="Times New Roman"/>
          <w:sz w:val="24"/>
          <w:szCs w:val="24"/>
        </w:rPr>
        <w:t>статьёй 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>пункта 15 части 3 статьи 28, частью 1 статьи 37, статьей 79 Федерального закона от 29</w:t>
      </w:r>
      <w:r>
        <w:rPr>
          <w:rFonts w:ascii="Times New Roman" w:hAnsi="Times New Roman" w:cs="Times New Roman"/>
          <w:sz w:val="24"/>
          <w:szCs w:val="24"/>
        </w:rPr>
        <w:t>.12.</w:t>
      </w:r>
      <w:r w:rsidRPr="0093588F">
        <w:rPr>
          <w:rFonts w:ascii="Times New Roman" w:hAnsi="Times New Roman" w:cs="Times New Roman"/>
          <w:sz w:val="24"/>
          <w:szCs w:val="24"/>
        </w:rPr>
        <w:t xml:space="preserve">2012 года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588F">
        <w:rPr>
          <w:rFonts w:ascii="Times New Roman" w:hAnsi="Times New Roman" w:cs="Times New Roman"/>
          <w:sz w:val="24"/>
          <w:szCs w:val="24"/>
        </w:rPr>
        <w:t>№ 273-ФЗ «Об образовании в Российской Федерации»,  Федеральным законом № 47-ФЗ от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Pr="009358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.03.</w:t>
      </w:r>
      <w:r w:rsidRPr="0093588F">
        <w:rPr>
          <w:rFonts w:ascii="Times New Roman" w:hAnsi="Times New Roman" w:cs="Times New Roman"/>
          <w:sz w:val="24"/>
          <w:szCs w:val="24"/>
        </w:rPr>
        <w:t>2020 года «О внесении изменений в Федеральный закон «О качестве и безопасности пищевых продуктов», Федеральным законом от 17</w:t>
      </w:r>
      <w:r>
        <w:rPr>
          <w:rFonts w:ascii="Times New Roman" w:hAnsi="Times New Roman" w:cs="Times New Roman"/>
          <w:sz w:val="24"/>
          <w:szCs w:val="24"/>
        </w:rPr>
        <w:t>.07.</w:t>
      </w:r>
      <w:r w:rsidRPr="0093588F">
        <w:rPr>
          <w:rFonts w:ascii="Times New Roman" w:hAnsi="Times New Roman" w:cs="Times New Roman"/>
          <w:sz w:val="24"/>
          <w:szCs w:val="24"/>
        </w:rPr>
        <w:t>1999 года № 178-ФЗ «О государственной социальной помощи», Постановлением Правительства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93588F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93588F">
        <w:rPr>
          <w:rFonts w:ascii="Times New Roman" w:hAnsi="Times New Roman" w:cs="Times New Roman"/>
          <w:sz w:val="24"/>
          <w:szCs w:val="24"/>
        </w:rPr>
        <w:t xml:space="preserve"> от 20</w:t>
      </w:r>
      <w:r>
        <w:rPr>
          <w:rFonts w:ascii="Times New Roman" w:hAnsi="Times New Roman" w:cs="Times New Roman"/>
          <w:sz w:val="24"/>
          <w:szCs w:val="24"/>
        </w:rPr>
        <w:t>.06.</w:t>
      </w:r>
      <w:r w:rsidRPr="0093588F">
        <w:rPr>
          <w:rFonts w:ascii="Times New Roman" w:hAnsi="Times New Roman" w:cs="Times New Roman"/>
          <w:sz w:val="24"/>
          <w:szCs w:val="24"/>
        </w:rPr>
        <w:t>2020 года № 900 «О внесении изменений в государственную программу Российской Федерации «Развитие образования», Постановлением Правительства Брянской области от 20.11.2017 № 577-п «Об утверждении Положения об условиях и порядке назначения и выплаты государственной социальной помощи малоимущим семьям, малоимущим одиноко проживающим гражданам в Брянской области», Постановлением Правительства Брянской области от 21.10.2024 №510-п «О внесении изменений в государственную программу «Развитие образования и науки Брянской области»»</w:t>
      </w:r>
    </w:p>
    <w:p w:rsidR="00667D85" w:rsidRDefault="00667D85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67D85" w:rsidRPr="0093588F" w:rsidRDefault="00667D85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1B307A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Утвердить прилагаемый Порядок обеспечения пит</w:t>
      </w:r>
      <w:r>
        <w:rPr>
          <w:rFonts w:ascii="Times New Roman" w:hAnsi="Times New Roman" w:cs="Times New Roman"/>
          <w:sz w:val="24"/>
          <w:szCs w:val="24"/>
        </w:rPr>
        <w:t xml:space="preserve">анием обучающихся муниципальных </w:t>
      </w:r>
      <w:r w:rsidRPr="0093588F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Унечского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93588F">
        <w:rPr>
          <w:rFonts w:ascii="Times New Roman" w:hAnsi="Times New Roman" w:cs="Times New Roman"/>
          <w:sz w:val="24"/>
          <w:szCs w:val="24"/>
        </w:rPr>
        <w:t>района.</w:t>
      </w:r>
    </w:p>
    <w:p w:rsidR="00667D85" w:rsidRPr="0093588F" w:rsidRDefault="00667D85" w:rsidP="002E00EF">
      <w:pPr>
        <w:numPr>
          <w:ilvl w:val="0"/>
          <w:numId w:val="1"/>
        </w:numPr>
        <w:spacing w:line="240" w:lineRule="auto"/>
        <w:ind w:left="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</w:t>
      </w:r>
      <w:r w:rsidRPr="0093588F">
        <w:rPr>
          <w:rFonts w:ascii="Times New Roman" w:hAnsi="Times New Roman" w:cs="Times New Roman"/>
          <w:sz w:val="24"/>
          <w:szCs w:val="24"/>
        </w:rPr>
        <w:t>сети Интернет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88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7C4888">
        <w:rPr>
          <w:rFonts w:ascii="Times New Roman" w:hAnsi="Times New Roman" w:cs="Times New Roman"/>
          <w:sz w:val="24"/>
          <w:szCs w:val="24"/>
        </w:rPr>
        <w:t>.</w:t>
      </w:r>
      <w:r w:rsidRPr="007C4888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7C4888">
        <w:rPr>
          <w:rFonts w:ascii="Times New Roman" w:hAnsi="Times New Roman" w:cs="Times New Roman"/>
          <w:sz w:val="24"/>
          <w:szCs w:val="24"/>
        </w:rPr>
        <w:t>.</w:t>
      </w:r>
      <w:r w:rsidRPr="007C4888"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7D85" w:rsidRPr="006472C5" w:rsidRDefault="00667D85" w:rsidP="002E00EF">
      <w:pPr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официального опубликования и распространяет своё действие на правоотношения, возникшие с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C903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C90307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9030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67D85" w:rsidRPr="0093588F" w:rsidRDefault="00667D85" w:rsidP="003422C0">
      <w:pPr>
        <w:numPr>
          <w:ilvl w:val="0"/>
          <w:numId w:val="1"/>
        </w:num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Отменить  постановление  администрации  Унечского  района  от  27.02.2025  года  № 40</w:t>
      </w:r>
    </w:p>
    <w:p w:rsidR="00667D85" w:rsidRDefault="00667D85" w:rsidP="003422C0">
      <w:pPr>
        <w:tabs>
          <w:tab w:val="left" w:pos="426"/>
          <w:tab w:val="left" w:pos="567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«Об утверждении Порядка обеспечения питанием обучающихся муниципальных общеобразовательных учреждений Унечского района»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7D85" w:rsidRPr="0093588F" w:rsidRDefault="00667D85" w:rsidP="003422C0">
      <w:pPr>
        <w:tabs>
          <w:tab w:val="left" w:pos="426"/>
          <w:tab w:val="left" w:pos="567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2E00EF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282">
        <w:rPr>
          <w:rFonts w:ascii="Times New Roman" w:hAnsi="Times New Roman" w:cs="Times New Roman"/>
          <w:sz w:val="24"/>
          <w:szCs w:val="24"/>
        </w:rPr>
        <w:t>Контроль за исполнением постановления возложить на заместителя главы администрации Унечского района Козыреву Г.В.</w:t>
      </w:r>
    </w:p>
    <w:p w:rsidR="00667D85" w:rsidRDefault="00667D85" w:rsidP="00407779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407779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407779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407779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главы </w:t>
      </w:r>
      <w:r w:rsidRPr="0093588F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И.М. Волкович                                                              </w:t>
      </w: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ab/>
      </w: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E27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A67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93588F">
        <w:rPr>
          <w:rFonts w:ascii="Times New Roman" w:hAnsi="Times New Roman" w:cs="Times New Roman"/>
          <w:sz w:val="24"/>
          <w:szCs w:val="24"/>
        </w:rPr>
        <w:t>Утвержден</w:t>
      </w:r>
    </w:p>
    <w:p w:rsidR="00667D85" w:rsidRPr="0093588F" w:rsidRDefault="00667D85" w:rsidP="006D7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:rsidR="00667D85" w:rsidRPr="0093588F" w:rsidRDefault="00667D85" w:rsidP="006D7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Унечского района </w:t>
      </w:r>
    </w:p>
    <w:p w:rsidR="00667D85" w:rsidRPr="0093588F" w:rsidRDefault="00667D85" w:rsidP="006D7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93588F">
        <w:rPr>
          <w:rFonts w:ascii="Times New Roman" w:hAnsi="Times New Roman" w:cs="Times New Roman"/>
          <w:sz w:val="24"/>
          <w:szCs w:val="24"/>
        </w:rPr>
        <w:t>от  «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93588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04.2025</w:t>
      </w:r>
      <w:r w:rsidRPr="0093588F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82</w:t>
      </w:r>
    </w:p>
    <w:p w:rsidR="00667D85" w:rsidRPr="0093588F" w:rsidRDefault="00667D85" w:rsidP="001E5AE1">
      <w:pPr>
        <w:tabs>
          <w:tab w:val="left" w:pos="6816"/>
        </w:tabs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ab/>
      </w:r>
    </w:p>
    <w:p w:rsidR="00667D85" w:rsidRPr="0093588F" w:rsidRDefault="00667D85" w:rsidP="006D75DF">
      <w:pPr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DC6B8F">
      <w:pPr>
        <w:tabs>
          <w:tab w:val="left" w:pos="4320"/>
          <w:tab w:val="center" w:pos="510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3588F">
        <w:rPr>
          <w:rFonts w:ascii="Times New Roman" w:hAnsi="Times New Roman" w:cs="Times New Roman"/>
          <w:sz w:val="24"/>
          <w:szCs w:val="24"/>
        </w:rPr>
        <w:t>Порядок</w:t>
      </w:r>
    </w:p>
    <w:p w:rsidR="00667D85" w:rsidRPr="0093588F" w:rsidRDefault="00667D85" w:rsidP="006D75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обеспечения питанием обучающихся муниципальных общеобразовательных</w:t>
      </w:r>
    </w:p>
    <w:p w:rsidR="00667D85" w:rsidRDefault="00667D85" w:rsidP="006D75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учреждений Унечского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93588F">
        <w:rPr>
          <w:rFonts w:ascii="Times New Roman" w:hAnsi="Times New Roman" w:cs="Times New Roman"/>
          <w:sz w:val="24"/>
          <w:szCs w:val="24"/>
        </w:rPr>
        <w:t xml:space="preserve">района </w:t>
      </w:r>
    </w:p>
    <w:p w:rsidR="00667D85" w:rsidRPr="0093588F" w:rsidRDefault="00667D85" w:rsidP="006D75DF">
      <w:pPr>
        <w:spacing w:line="240" w:lineRule="auto"/>
        <w:ind w:left="702"/>
        <w:jc w:val="center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6D75DF">
      <w:pPr>
        <w:spacing w:line="240" w:lineRule="auto"/>
        <w:ind w:left="26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3588F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667D85" w:rsidRPr="0093588F" w:rsidRDefault="00667D85" w:rsidP="006D7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C50F7D">
      <w:pPr>
        <w:tabs>
          <w:tab w:val="left" w:pos="708"/>
          <w:tab w:val="center" w:pos="510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3588F">
        <w:rPr>
          <w:rFonts w:ascii="Times New Roman" w:hAnsi="Times New Roman" w:cs="Times New Roman"/>
          <w:sz w:val="24"/>
          <w:szCs w:val="24"/>
        </w:rPr>
        <w:t xml:space="preserve"> Настоящий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Порядок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3588F">
        <w:rPr>
          <w:rFonts w:ascii="Times New Roman" w:hAnsi="Times New Roman" w:cs="Times New Roman"/>
          <w:sz w:val="24"/>
          <w:szCs w:val="24"/>
        </w:rPr>
        <w:t>питанием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 xml:space="preserve">общеобразовательных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>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 xml:space="preserve"> Унечского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93588F">
        <w:rPr>
          <w:rFonts w:ascii="Times New Roman" w:hAnsi="Times New Roman" w:cs="Times New Roman"/>
          <w:sz w:val="24"/>
          <w:szCs w:val="24"/>
        </w:rPr>
        <w:t xml:space="preserve"> района (далее - Порядок)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 xml:space="preserve"> устанавливает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 xml:space="preserve"> случаи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>порядок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питанием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общеобразовательных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588F">
        <w:rPr>
          <w:rFonts w:ascii="Times New Roman" w:hAnsi="Times New Roman" w:cs="Times New Roman"/>
          <w:sz w:val="24"/>
          <w:szCs w:val="24"/>
        </w:rPr>
        <w:t>учреждений района.</w:t>
      </w:r>
    </w:p>
    <w:p w:rsidR="00667D85" w:rsidRPr="0093588F" w:rsidRDefault="00667D85" w:rsidP="006D75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D85" w:rsidRPr="000E0424" w:rsidRDefault="00667D85" w:rsidP="00D12D2A">
      <w:pPr>
        <w:tabs>
          <w:tab w:val="left" w:pos="1985"/>
        </w:tabs>
        <w:spacing w:line="240" w:lineRule="auto"/>
        <w:ind w:left="142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E0424">
        <w:rPr>
          <w:rFonts w:ascii="Times New Roman" w:hAnsi="Times New Roman" w:cs="Times New Roman"/>
          <w:sz w:val="24"/>
          <w:szCs w:val="24"/>
        </w:rPr>
        <w:t xml:space="preserve">2. Организация и финансирование расходов на  питание обучающихся  </w:t>
      </w:r>
    </w:p>
    <w:p w:rsidR="00667D85" w:rsidRPr="000E0424" w:rsidRDefault="00667D85" w:rsidP="006D75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0424">
        <w:rPr>
          <w:rFonts w:ascii="Times New Roman" w:hAnsi="Times New Roman" w:cs="Times New Roman"/>
          <w:sz w:val="24"/>
          <w:szCs w:val="24"/>
        </w:rPr>
        <w:t xml:space="preserve">     муниципальных общеобразовательных учреждений  Унечского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0E0424">
        <w:rPr>
          <w:rFonts w:ascii="Times New Roman" w:hAnsi="Times New Roman" w:cs="Times New Roman"/>
          <w:sz w:val="24"/>
          <w:szCs w:val="24"/>
        </w:rPr>
        <w:t>района</w:t>
      </w:r>
    </w:p>
    <w:p w:rsidR="00667D85" w:rsidRPr="000E0424" w:rsidRDefault="00667D85" w:rsidP="006D75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A67C83">
      <w:pPr>
        <w:tabs>
          <w:tab w:val="left" w:pos="709"/>
          <w:tab w:val="left" w:pos="1418"/>
          <w:tab w:val="left" w:pos="184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3588F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>Обеспечение  питанием  обучающихся  муниципальных общеобразовательных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 xml:space="preserve">учреждений Унечского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93588F">
        <w:rPr>
          <w:rFonts w:ascii="Times New Roman" w:hAnsi="Times New Roman" w:cs="Times New Roman"/>
          <w:sz w:val="24"/>
          <w:szCs w:val="24"/>
        </w:rPr>
        <w:t xml:space="preserve">района  осуществляется в пределах лимитов бюджетных обязательств, предусмотренных на эти цели главному распорядителю бюджетных средств решением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93588F">
        <w:rPr>
          <w:rFonts w:ascii="Times New Roman" w:hAnsi="Times New Roman" w:cs="Times New Roman"/>
          <w:sz w:val="24"/>
          <w:szCs w:val="24"/>
        </w:rPr>
        <w:t>районного Совета народных депутатов о бюджете Унечского муниципального района Брянской области на очередной финансовый год и плановый период.</w:t>
      </w:r>
    </w:p>
    <w:p w:rsidR="00667D85" w:rsidRPr="0093588F" w:rsidRDefault="00667D85" w:rsidP="00A67C83">
      <w:pPr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588F">
        <w:rPr>
          <w:rFonts w:ascii="Times New Roman" w:hAnsi="Times New Roman" w:cs="Times New Roman"/>
          <w:sz w:val="24"/>
          <w:szCs w:val="24"/>
        </w:rPr>
        <w:t>Главным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распорядителем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588F">
        <w:rPr>
          <w:rFonts w:ascii="Times New Roman" w:hAnsi="Times New Roman" w:cs="Times New Roman"/>
          <w:sz w:val="24"/>
          <w:szCs w:val="24"/>
        </w:rPr>
        <w:t>бюджетных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 xml:space="preserve">средств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3588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обеспечению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питанием </w:t>
      </w:r>
    </w:p>
    <w:p w:rsidR="00667D85" w:rsidRPr="0093588F" w:rsidRDefault="00667D85" w:rsidP="00A67C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обучающихся муниципальных общеобразовательных учреждений является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3588F">
        <w:rPr>
          <w:rFonts w:ascii="Times New Roman" w:hAnsi="Times New Roman" w:cs="Times New Roman"/>
          <w:sz w:val="24"/>
          <w:szCs w:val="24"/>
        </w:rPr>
        <w:t>правление образования администрации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(далее – управление образования)</w:t>
      </w:r>
      <w:r w:rsidRPr="0093588F">
        <w:rPr>
          <w:rFonts w:ascii="Times New Roman" w:hAnsi="Times New Roman" w:cs="Times New Roman"/>
          <w:sz w:val="24"/>
          <w:szCs w:val="24"/>
        </w:rPr>
        <w:t>.</w:t>
      </w:r>
    </w:p>
    <w:p w:rsidR="00667D85" w:rsidRPr="0093588F" w:rsidRDefault="00667D85" w:rsidP="00A67C83">
      <w:pPr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3588F">
        <w:rPr>
          <w:rFonts w:ascii="Times New Roman" w:hAnsi="Times New Roman" w:cs="Times New Roman"/>
          <w:sz w:val="24"/>
          <w:szCs w:val="24"/>
        </w:rPr>
        <w:t>питания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возлагается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3588F">
        <w:rPr>
          <w:rFonts w:ascii="Times New Roman" w:hAnsi="Times New Roman" w:cs="Times New Roman"/>
          <w:sz w:val="24"/>
          <w:szCs w:val="24"/>
        </w:rPr>
        <w:t>муниципальные</w:t>
      </w:r>
    </w:p>
    <w:p w:rsidR="00667D85" w:rsidRPr="0093588F" w:rsidRDefault="00667D85" w:rsidP="00A67C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общеобразовательные учреждения (школы).</w:t>
      </w:r>
    </w:p>
    <w:p w:rsidR="00667D85" w:rsidRPr="00C53713" w:rsidRDefault="00667D85" w:rsidP="007C0A85">
      <w:pPr>
        <w:numPr>
          <w:ilvl w:val="1"/>
          <w:numId w:val="3"/>
        </w:numPr>
        <w:tabs>
          <w:tab w:val="left" w:pos="1276"/>
        </w:tabs>
        <w:spacing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3713">
        <w:rPr>
          <w:rFonts w:ascii="Times New Roman" w:hAnsi="Times New Roman" w:cs="Times New Roman"/>
          <w:color w:val="000000"/>
          <w:sz w:val="24"/>
          <w:szCs w:val="24"/>
        </w:rPr>
        <w:t>Обеспечение питанием обучающихся муниципальных общеобразовательных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53713">
        <w:rPr>
          <w:rFonts w:ascii="Times New Roman" w:hAnsi="Times New Roman" w:cs="Times New Roman"/>
          <w:color w:val="000000"/>
          <w:sz w:val="24"/>
          <w:szCs w:val="24"/>
        </w:rPr>
        <w:t>учреждений района  осуществляется за счет средств бюджетов всех уровней.</w:t>
      </w:r>
    </w:p>
    <w:p w:rsidR="00667D85" w:rsidRPr="00C53713" w:rsidRDefault="00667D85" w:rsidP="001B307A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C53713">
        <w:rPr>
          <w:rFonts w:ascii="Times New Roman" w:hAnsi="Times New Roman" w:cs="Times New Roman"/>
          <w:color w:val="000000"/>
          <w:sz w:val="24"/>
          <w:szCs w:val="24"/>
        </w:rPr>
        <w:t>Кроме того, на обеспечение питания обучающихся  привлекаются средства родителей (законных представителей).</w:t>
      </w:r>
    </w:p>
    <w:p w:rsidR="00667D85" w:rsidRPr="001871C7" w:rsidRDefault="00667D85" w:rsidP="007C0A85">
      <w:pPr>
        <w:numPr>
          <w:ilvl w:val="1"/>
          <w:numId w:val="3"/>
        </w:numPr>
        <w:tabs>
          <w:tab w:val="left" w:pos="1276"/>
        </w:tabs>
        <w:spacing w:line="240" w:lineRule="auto"/>
        <w:ind w:left="0" w:firstLine="71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53713">
        <w:rPr>
          <w:rFonts w:ascii="Times New Roman" w:hAnsi="Times New Roman" w:cs="Times New Roman"/>
          <w:color w:val="000000"/>
          <w:sz w:val="24"/>
          <w:szCs w:val="24"/>
        </w:rPr>
        <w:t>Питание  предоставляется обучающимся в дни посещения  муниципальных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53713">
        <w:rPr>
          <w:rFonts w:ascii="Times New Roman" w:hAnsi="Times New Roman" w:cs="Times New Roman"/>
          <w:color w:val="000000"/>
          <w:sz w:val="24"/>
          <w:szCs w:val="24"/>
        </w:rPr>
        <w:t>общеобразовательных учреждений</w:t>
      </w:r>
      <w:r w:rsidRPr="001871C7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667D85" w:rsidRPr="00C50F7D" w:rsidRDefault="00667D85" w:rsidP="007C0A85">
      <w:pPr>
        <w:numPr>
          <w:ilvl w:val="1"/>
          <w:numId w:val="3"/>
        </w:numPr>
        <w:tabs>
          <w:tab w:val="left" w:pos="1276"/>
        </w:tabs>
        <w:spacing w:line="240" w:lineRule="auto"/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C50F7D">
        <w:rPr>
          <w:rFonts w:ascii="Times New Roman" w:hAnsi="Times New Roman" w:cs="Times New Roman"/>
          <w:sz w:val="24"/>
          <w:szCs w:val="24"/>
        </w:rPr>
        <w:t>Родителям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0F7D">
        <w:rPr>
          <w:rFonts w:ascii="Times New Roman" w:hAnsi="Times New Roman" w:cs="Times New Roman"/>
          <w:sz w:val="24"/>
          <w:szCs w:val="24"/>
        </w:rPr>
        <w:t>(законным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0F7D">
        <w:rPr>
          <w:rFonts w:ascii="Times New Roman" w:hAnsi="Times New Roman" w:cs="Times New Roman"/>
          <w:sz w:val="24"/>
          <w:szCs w:val="24"/>
        </w:rPr>
        <w:t>представителям)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0F7D">
        <w:rPr>
          <w:rFonts w:ascii="Times New Roman" w:hAnsi="Times New Roman" w:cs="Times New Roman"/>
          <w:sz w:val="24"/>
          <w:szCs w:val="24"/>
        </w:rPr>
        <w:t>обучающихся в муниципальных общеобразовательных учреждениях, страдающих хроническими заболеваниями и обучающихся на дому,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0F7D">
        <w:rPr>
          <w:rFonts w:ascii="Times New Roman" w:hAnsi="Times New Roman" w:cs="Times New Roman"/>
          <w:sz w:val="24"/>
          <w:szCs w:val="24"/>
        </w:rPr>
        <w:t>на основании медицинского заключения, предусматривается выплата ежемесячной денежной компенсации в соответствии с приказом руководителя муниципального общеобразовательного учреждения.</w:t>
      </w:r>
    </w:p>
    <w:p w:rsidR="00667D85" w:rsidRPr="0093588F" w:rsidRDefault="00667D85" w:rsidP="00A67C83">
      <w:pPr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3588F">
        <w:rPr>
          <w:rFonts w:ascii="Times New Roman" w:hAnsi="Times New Roman" w:cs="Times New Roman"/>
          <w:sz w:val="24"/>
          <w:szCs w:val="24"/>
        </w:rPr>
        <w:t>Финансирование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расходов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организацию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3588F">
        <w:rPr>
          <w:rFonts w:ascii="Times New Roman" w:hAnsi="Times New Roman" w:cs="Times New Roman"/>
          <w:sz w:val="24"/>
          <w:szCs w:val="24"/>
        </w:rPr>
        <w:t>питания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обучающихся </w:t>
      </w:r>
    </w:p>
    <w:p w:rsidR="00667D85" w:rsidRPr="0093588F" w:rsidRDefault="00667D85" w:rsidP="00A67C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осуществляется на основании заявки главного распорядителя бюджетных средств, представляемой  в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93588F">
        <w:rPr>
          <w:rFonts w:ascii="Times New Roman" w:hAnsi="Times New Roman" w:cs="Times New Roman"/>
          <w:sz w:val="24"/>
          <w:szCs w:val="24"/>
        </w:rPr>
        <w:t xml:space="preserve">инансовое управление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93588F">
        <w:rPr>
          <w:rFonts w:ascii="Times New Roman" w:hAnsi="Times New Roman" w:cs="Times New Roman"/>
          <w:sz w:val="24"/>
          <w:szCs w:val="24"/>
        </w:rPr>
        <w:t>района.</w:t>
      </w:r>
    </w:p>
    <w:p w:rsidR="00667D85" w:rsidRPr="0093588F" w:rsidRDefault="00667D85" w:rsidP="007C0A85">
      <w:pPr>
        <w:numPr>
          <w:ilvl w:val="1"/>
          <w:numId w:val="3"/>
        </w:numPr>
        <w:tabs>
          <w:tab w:val="left" w:pos="1276"/>
          <w:tab w:val="left" w:pos="15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3588F">
        <w:rPr>
          <w:rFonts w:ascii="Times New Roman" w:hAnsi="Times New Roman" w:cs="Times New Roman"/>
          <w:sz w:val="24"/>
          <w:szCs w:val="24"/>
        </w:rPr>
        <w:t>Финансовое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3588F">
        <w:rPr>
          <w:rFonts w:ascii="Times New Roman" w:hAnsi="Times New Roman" w:cs="Times New Roman"/>
          <w:sz w:val="24"/>
          <w:szCs w:val="24"/>
        </w:rPr>
        <w:t>управление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3588F">
        <w:rPr>
          <w:rFonts w:ascii="Times New Roman" w:hAnsi="Times New Roman" w:cs="Times New Roman"/>
          <w:sz w:val="24"/>
          <w:szCs w:val="24"/>
        </w:rPr>
        <w:t>Унечского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3588F">
        <w:rPr>
          <w:rFonts w:ascii="Times New Roman" w:hAnsi="Times New Roman" w:cs="Times New Roman"/>
          <w:sz w:val="24"/>
          <w:szCs w:val="24"/>
        </w:rPr>
        <w:t xml:space="preserve">перечисляет </w:t>
      </w:r>
    </w:p>
    <w:p w:rsidR="00667D85" w:rsidRDefault="00667D85" w:rsidP="00A67C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бюджетные средства на лицевой счет главного распорядителя</w:t>
      </w:r>
      <w:r>
        <w:rPr>
          <w:rFonts w:ascii="Times New Roman" w:hAnsi="Times New Roman" w:cs="Times New Roman"/>
          <w:sz w:val="24"/>
          <w:szCs w:val="24"/>
        </w:rPr>
        <w:t xml:space="preserve"> бюджетных средств</w:t>
      </w:r>
      <w:r w:rsidRPr="0093588F">
        <w:rPr>
          <w:rFonts w:ascii="Times New Roman" w:hAnsi="Times New Roman" w:cs="Times New Roman"/>
          <w:sz w:val="24"/>
          <w:szCs w:val="24"/>
        </w:rPr>
        <w:t xml:space="preserve"> в соответствии с кассовым планом и в пределах лимитов бюджетных обязательств на данные цели. Главный распорядитель бюджетных средств перечисляет бюджетные средства на лицевые счета муниципальных общеобразовательных учреждений.</w:t>
      </w:r>
    </w:p>
    <w:p w:rsidR="00667D85" w:rsidRPr="0093588F" w:rsidRDefault="00667D85" w:rsidP="00A67C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574626">
      <w:pPr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Случаи и размер финансовых средств, выделяемых</w:t>
      </w:r>
    </w:p>
    <w:p w:rsidR="00667D85" w:rsidRPr="0093588F" w:rsidRDefault="00667D85" w:rsidP="00D12D2A">
      <w:pPr>
        <w:tabs>
          <w:tab w:val="left" w:pos="2410"/>
          <w:tab w:val="left" w:pos="2552"/>
        </w:tabs>
        <w:spacing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3588F">
        <w:rPr>
          <w:rFonts w:ascii="Times New Roman" w:hAnsi="Times New Roman" w:cs="Times New Roman"/>
          <w:sz w:val="24"/>
          <w:szCs w:val="24"/>
        </w:rPr>
        <w:t>на обеспечение питанием обучающихся в муниципальных</w:t>
      </w:r>
    </w:p>
    <w:p w:rsidR="00667D85" w:rsidRPr="0093588F" w:rsidRDefault="00667D85" w:rsidP="00574626">
      <w:pPr>
        <w:jc w:val="center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учреждениях Унечского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93588F">
        <w:rPr>
          <w:rFonts w:ascii="Times New Roman" w:hAnsi="Times New Roman" w:cs="Times New Roman"/>
          <w:sz w:val="24"/>
          <w:szCs w:val="24"/>
        </w:rPr>
        <w:t>района</w:t>
      </w:r>
    </w:p>
    <w:p w:rsidR="00667D85" w:rsidRPr="0093588F" w:rsidRDefault="00667D85" w:rsidP="00817FCC">
      <w:pPr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7C0A85">
      <w:pPr>
        <w:tabs>
          <w:tab w:val="left" w:pos="1276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 xml:space="preserve">Обеспечение питанием обучающихся муниципальных общеобразовательных учреждений </w:t>
      </w: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93588F">
        <w:rPr>
          <w:rFonts w:ascii="Times New Roman" w:hAnsi="Times New Roman" w:cs="Times New Roman"/>
          <w:sz w:val="24"/>
          <w:szCs w:val="24"/>
        </w:rPr>
        <w:t>осуществляется в следующих случаях и размерах:</w:t>
      </w:r>
    </w:p>
    <w:p w:rsidR="00667D85" w:rsidRDefault="00667D85" w:rsidP="001E5AE1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3.1.1. На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 оказании услуги по организации питания сторонней организаций (аутсорсинг)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588F">
        <w:rPr>
          <w:rFonts w:ascii="Times New Roman" w:hAnsi="Times New Roman" w:cs="Times New Roman"/>
          <w:sz w:val="24"/>
          <w:szCs w:val="24"/>
        </w:rPr>
        <w:t xml:space="preserve"> в размере 80 рублей 24 копейки в день за счет средств бюджетов всех уровней.</w:t>
      </w:r>
    </w:p>
    <w:p w:rsidR="00667D85" w:rsidRDefault="00667D85" w:rsidP="00B16C2C">
      <w:pPr>
        <w:pStyle w:val="Default"/>
        <w:jc w:val="both"/>
        <w:rPr>
          <w:rFonts w:cs="Arial"/>
        </w:rPr>
      </w:pPr>
      <w:r>
        <w:rPr>
          <w:rFonts w:cs="Arial"/>
        </w:rPr>
        <w:t xml:space="preserve">            </w:t>
      </w:r>
      <w:r w:rsidRPr="0093588F">
        <w:rPr>
          <w:rFonts w:cs="Arial"/>
        </w:rPr>
        <w:t>На организацию бесплатного горячего питания дет</w:t>
      </w:r>
      <w:r>
        <w:rPr>
          <w:rFonts w:cs="Arial"/>
        </w:rPr>
        <w:t>ям</w:t>
      </w:r>
      <w:r w:rsidRPr="0093588F">
        <w:rPr>
          <w:rFonts w:cs="Arial"/>
        </w:rPr>
        <w:t>-инвалид</w:t>
      </w:r>
      <w:r>
        <w:rPr>
          <w:rFonts w:cs="Arial"/>
        </w:rPr>
        <w:t xml:space="preserve">ам и детям, </w:t>
      </w:r>
      <w:r w:rsidRPr="0093588F">
        <w:rPr>
          <w:rFonts w:cs="Arial"/>
        </w:rPr>
        <w:t>имеющи</w:t>
      </w:r>
      <w:r>
        <w:rPr>
          <w:rFonts w:cs="Arial"/>
        </w:rPr>
        <w:t>м</w:t>
      </w:r>
      <w:r w:rsidRPr="0093588F">
        <w:rPr>
          <w:rFonts w:cs="Arial"/>
        </w:rPr>
        <w:t xml:space="preserve"> статус обучающихся с ограниченными возможностями здоровья</w:t>
      </w:r>
      <w:r>
        <w:rPr>
          <w:rFonts w:cs="Arial"/>
        </w:rPr>
        <w:t xml:space="preserve">, являющихся обучающимися </w:t>
      </w:r>
      <w:r w:rsidRPr="0093588F">
        <w:rPr>
          <w:rFonts w:cs="Arial"/>
        </w:rPr>
        <w:t>1-4 классов</w:t>
      </w:r>
      <w:r>
        <w:rPr>
          <w:rFonts w:cs="Arial"/>
        </w:rPr>
        <w:t xml:space="preserve">, </w:t>
      </w:r>
      <w:r w:rsidRPr="0093588F">
        <w:rPr>
          <w:rFonts w:cs="Arial"/>
        </w:rPr>
        <w:t>получающих начальное общее образование в муниципальных общеобразовательных учреждениях</w:t>
      </w:r>
      <w:r>
        <w:rPr>
          <w:rFonts w:cs="Arial"/>
        </w:rPr>
        <w:t xml:space="preserve"> и посещающие их</w:t>
      </w:r>
      <w:r w:rsidRPr="0093588F">
        <w:rPr>
          <w:rFonts w:cs="Arial"/>
        </w:rPr>
        <w:t>, при оказании услуги по организации питания сторонней организацией (аутсорсинг)</w:t>
      </w:r>
      <w:r>
        <w:rPr>
          <w:rFonts w:cs="Arial"/>
        </w:rPr>
        <w:t>,</w:t>
      </w:r>
      <w:r w:rsidRPr="0093588F">
        <w:rPr>
          <w:rFonts w:cs="Arial"/>
        </w:rPr>
        <w:t xml:space="preserve"> в размере </w:t>
      </w:r>
      <w:r>
        <w:rPr>
          <w:rFonts w:cs="Arial"/>
        </w:rPr>
        <w:t xml:space="preserve">96 </w:t>
      </w:r>
      <w:r w:rsidRPr="0093588F">
        <w:rPr>
          <w:rFonts w:cs="Arial"/>
        </w:rPr>
        <w:t>рублей</w:t>
      </w:r>
      <w:r>
        <w:rPr>
          <w:rFonts w:cs="Arial"/>
        </w:rPr>
        <w:t xml:space="preserve"> 24</w:t>
      </w:r>
      <w:r w:rsidRPr="0093588F">
        <w:rPr>
          <w:rFonts w:cs="Arial"/>
        </w:rPr>
        <w:t xml:space="preserve"> копейки в день за счет средств бюджетов всех уровней</w:t>
      </w:r>
      <w:r>
        <w:rPr>
          <w:rFonts w:cs="Arial"/>
        </w:rPr>
        <w:t>,</w:t>
      </w:r>
      <w:r w:rsidRPr="0037648F">
        <w:rPr>
          <w:rFonts w:cs="Arial"/>
          <w:color w:val="auto"/>
        </w:rPr>
        <w:t xml:space="preserve"> </w:t>
      </w:r>
      <w:r w:rsidRPr="008A5AE9">
        <w:rPr>
          <w:rFonts w:cs="Arial"/>
          <w:color w:val="auto"/>
        </w:rPr>
        <w:t>в том числе возможность замены бесплатного двухразового питания денежной компенсацией</w:t>
      </w:r>
      <w:r>
        <w:rPr>
          <w:rFonts w:cs="Arial"/>
          <w:color w:val="auto"/>
        </w:rPr>
        <w:t xml:space="preserve"> в размере 96 рублей 24 копеек</w:t>
      </w:r>
      <w:r w:rsidRPr="0093588F">
        <w:rPr>
          <w:rFonts w:cs="Arial"/>
        </w:rPr>
        <w:t>.</w:t>
      </w:r>
      <w:r>
        <w:rPr>
          <w:rFonts w:cs="Arial"/>
        </w:rPr>
        <w:t xml:space="preserve"> </w:t>
      </w:r>
      <w:r w:rsidRPr="008A5AE9">
        <w:rPr>
          <w:rFonts w:cs="Arial"/>
          <w:color w:val="auto"/>
        </w:rPr>
        <w:t>Замена бесплатного двухразового питания денежной компенсацией производится на основании заявления родителей (законных представителей) обучающихся детей-инвалидов и детей</w:t>
      </w:r>
      <w:r>
        <w:rPr>
          <w:rFonts w:cs="Arial"/>
          <w:color w:val="auto"/>
        </w:rPr>
        <w:t>, имеющих статус обучающихся</w:t>
      </w:r>
      <w:r w:rsidRPr="008A5AE9">
        <w:rPr>
          <w:rFonts w:cs="Arial"/>
          <w:color w:val="auto"/>
        </w:rPr>
        <w:t xml:space="preserve"> с ограниченными возможностями здоровья о замене бесплатного двухразового питания денежной компенсацией (образец заявления приведен в приложении №1 к настоящему Порядку)</w:t>
      </w:r>
      <w:r w:rsidRPr="008A5AE9">
        <w:rPr>
          <w:rFonts w:cs="Arial"/>
        </w:rPr>
        <w:t>. Родители (законные представители) последних представляют в бухгалтерию</w:t>
      </w:r>
      <w:r>
        <w:rPr>
          <w:rFonts w:cs="Arial"/>
        </w:rPr>
        <w:t xml:space="preserve"> управления образования </w:t>
      </w:r>
      <w:r w:rsidRPr="0093588F">
        <w:rPr>
          <w:rFonts w:cs="Arial"/>
        </w:rPr>
        <w:t>копи</w:t>
      </w:r>
      <w:r>
        <w:rPr>
          <w:rFonts w:cs="Arial"/>
        </w:rPr>
        <w:t xml:space="preserve">и следующих документов: справку медико-социальной экспертизы, </w:t>
      </w:r>
      <w:r w:rsidRPr="00113371">
        <w:rPr>
          <w:rFonts w:cs="Arial"/>
        </w:rPr>
        <w:t>подтверждающей факт установления инвалидности</w:t>
      </w:r>
      <w:r>
        <w:rPr>
          <w:rFonts w:cs="Arial"/>
        </w:rPr>
        <w:t xml:space="preserve"> ребенка (постановление врачебной комиссии, заключение о создании специальных условий для получения образования обучающемуся с ограниченными возможностями здоровья (инвалидностью)), свидетельство о рождении ребенка, приказ общеобразовательного учреждения об индивидуальном обучении,</w:t>
      </w:r>
      <w:r w:rsidRPr="0060357F">
        <w:rPr>
          <w:rFonts w:cs="Arial"/>
        </w:rPr>
        <w:t xml:space="preserve"> </w:t>
      </w:r>
      <w:r>
        <w:rPr>
          <w:rFonts w:cs="Arial"/>
        </w:rPr>
        <w:t>реквизиты расчетного счета получателя денежных средств.</w:t>
      </w:r>
    </w:p>
    <w:p w:rsidR="00667D85" w:rsidRPr="0093588F" w:rsidRDefault="00667D85" w:rsidP="001E5AE1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На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приготовление питания для которых осуществляется самостоятельно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588F">
        <w:rPr>
          <w:rFonts w:ascii="Times New Roman" w:hAnsi="Times New Roman" w:cs="Times New Roman"/>
          <w:sz w:val="24"/>
          <w:szCs w:val="24"/>
        </w:rPr>
        <w:t xml:space="preserve"> в размере 54 рубля 63 копейки в день за счет средств бюджетов всех уровней.</w:t>
      </w:r>
    </w:p>
    <w:p w:rsidR="00667D85" w:rsidRDefault="00667D85" w:rsidP="006A45E9">
      <w:pPr>
        <w:pStyle w:val="Default"/>
        <w:jc w:val="both"/>
        <w:rPr>
          <w:rFonts w:cs="Arial"/>
        </w:rPr>
      </w:pPr>
      <w:r>
        <w:rPr>
          <w:rFonts w:cs="Arial"/>
        </w:rPr>
        <w:t xml:space="preserve">            </w:t>
      </w:r>
      <w:r w:rsidRPr="0093588F">
        <w:rPr>
          <w:rFonts w:cs="Arial"/>
        </w:rPr>
        <w:t>На организацию бесплатного горячего питания дет</w:t>
      </w:r>
      <w:r>
        <w:rPr>
          <w:rFonts w:cs="Arial"/>
        </w:rPr>
        <w:t>ям</w:t>
      </w:r>
      <w:r w:rsidRPr="0093588F">
        <w:rPr>
          <w:rFonts w:cs="Arial"/>
        </w:rPr>
        <w:t>-инвалид</w:t>
      </w:r>
      <w:r>
        <w:rPr>
          <w:rFonts w:cs="Arial"/>
        </w:rPr>
        <w:t xml:space="preserve">ам и детям, </w:t>
      </w:r>
      <w:r w:rsidRPr="0093588F">
        <w:rPr>
          <w:rFonts w:cs="Arial"/>
        </w:rPr>
        <w:t>имеющи</w:t>
      </w:r>
      <w:r>
        <w:rPr>
          <w:rFonts w:cs="Arial"/>
        </w:rPr>
        <w:t>м</w:t>
      </w:r>
      <w:r w:rsidRPr="0093588F">
        <w:rPr>
          <w:rFonts w:cs="Arial"/>
        </w:rPr>
        <w:t xml:space="preserve"> статус обучающихся с ограниченными возможностями здоровья</w:t>
      </w:r>
      <w:r>
        <w:rPr>
          <w:rFonts w:cs="Arial"/>
        </w:rPr>
        <w:t xml:space="preserve">, являющихся обучающимися </w:t>
      </w:r>
      <w:r w:rsidRPr="0093588F">
        <w:rPr>
          <w:rFonts w:cs="Arial"/>
        </w:rPr>
        <w:t>1-4 классов</w:t>
      </w:r>
      <w:r>
        <w:rPr>
          <w:rFonts w:cs="Arial"/>
        </w:rPr>
        <w:t xml:space="preserve">, получающих </w:t>
      </w:r>
      <w:r w:rsidRPr="0093588F">
        <w:rPr>
          <w:rFonts w:cs="Arial"/>
        </w:rPr>
        <w:t>начальное общее образование в муниципальных общеобразовательных учреждениях</w:t>
      </w:r>
      <w:r>
        <w:rPr>
          <w:rFonts w:cs="Arial"/>
        </w:rPr>
        <w:t xml:space="preserve"> и посещающие их</w:t>
      </w:r>
      <w:r w:rsidRPr="0093588F">
        <w:rPr>
          <w:rFonts w:cs="Arial"/>
        </w:rPr>
        <w:t>, приготовление питания для которых осуществляется самостоятельно</w:t>
      </w:r>
      <w:r>
        <w:rPr>
          <w:rFonts w:cs="Arial"/>
        </w:rPr>
        <w:t>,</w:t>
      </w:r>
      <w:r w:rsidRPr="0093588F">
        <w:rPr>
          <w:rFonts w:cs="Arial"/>
        </w:rPr>
        <w:t xml:space="preserve"> в размере </w:t>
      </w:r>
      <w:r>
        <w:rPr>
          <w:rFonts w:cs="Arial"/>
        </w:rPr>
        <w:t>70</w:t>
      </w:r>
      <w:r w:rsidRPr="0093588F">
        <w:rPr>
          <w:rFonts w:cs="Arial"/>
        </w:rPr>
        <w:t xml:space="preserve"> рублей</w:t>
      </w:r>
      <w:r>
        <w:rPr>
          <w:rFonts w:cs="Arial"/>
        </w:rPr>
        <w:t xml:space="preserve"> 63</w:t>
      </w:r>
      <w:r w:rsidRPr="0093588F">
        <w:rPr>
          <w:rFonts w:cs="Arial"/>
        </w:rPr>
        <w:t xml:space="preserve"> копе</w:t>
      </w:r>
      <w:r>
        <w:rPr>
          <w:rFonts w:cs="Arial"/>
        </w:rPr>
        <w:t>йки</w:t>
      </w:r>
      <w:r w:rsidRPr="0093588F">
        <w:rPr>
          <w:rFonts w:cs="Arial"/>
        </w:rPr>
        <w:t xml:space="preserve"> в день  за счет средств бюджетов всех уровней</w:t>
      </w:r>
      <w:r>
        <w:rPr>
          <w:rFonts w:cs="Arial"/>
        </w:rPr>
        <w:t>,</w:t>
      </w:r>
      <w:r w:rsidRPr="0037648F">
        <w:rPr>
          <w:rFonts w:cs="Arial"/>
          <w:color w:val="auto"/>
        </w:rPr>
        <w:t xml:space="preserve"> </w:t>
      </w:r>
      <w:r w:rsidRPr="008A5AE9">
        <w:rPr>
          <w:rFonts w:cs="Arial"/>
          <w:color w:val="auto"/>
        </w:rPr>
        <w:t>в том числе возможность замены бесплатного двухразового питания денежной компенсацией</w:t>
      </w:r>
      <w:r>
        <w:rPr>
          <w:rFonts w:cs="Arial"/>
          <w:color w:val="auto"/>
        </w:rPr>
        <w:t xml:space="preserve"> в размере 70 рублей 63 копейки</w:t>
      </w:r>
      <w:r w:rsidRPr="0093588F">
        <w:rPr>
          <w:rFonts w:cs="Arial"/>
        </w:rPr>
        <w:t>.</w:t>
      </w:r>
      <w:r>
        <w:rPr>
          <w:rFonts w:cs="Arial"/>
        </w:rPr>
        <w:t xml:space="preserve"> </w:t>
      </w:r>
      <w:r w:rsidRPr="008A5AE9">
        <w:rPr>
          <w:rFonts w:cs="Arial"/>
          <w:color w:val="auto"/>
        </w:rPr>
        <w:t>Замена бесплатного двухразового питания денежной компенсацией производится на основании заявления родителей (законных представителей) обучающихся детей-инвалидов и детей</w:t>
      </w:r>
      <w:r>
        <w:rPr>
          <w:rFonts w:cs="Arial"/>
          <w:color w:val="auto"/>
        </w:rPr>
        <w:t>, имеющих статус обучающихся</w:t>
      </w:r>
      <w:r w:rsidRPr="008A5AE9">
        <w:rPr>
          <w:rFonts w:cs="Arial"/>
          <w:color w:val="auto"/>
        </w:rPr>
        <w:t xml:space="preserve"> с ограниченными возможностями здоровья о замене бесплатного двухразового питания денежной компенсацией (образец заявления приведен в приложении №1 к настоящему Порядку)</w:t>
      </w:r>
      <w:r w:rsidRPr="008A5AE9">
        <w:rPr>
          <w:rFonts w:cs="Arial"/>
        </w:rPr>
        <w:t>. Родители (законные представители) последних представляют в бухгалтерию</w:t>
      </w:r>
      <w:r>
        <w:rPr>
          <w:rFonts w:cs="Arial"/>
        </w:rPr>
        <w:t xml:space="preserve"> управления образования </w:t>
      </w:r>
      <w:r w:rsidRPr="0093588F">
        <w:rPr>
          <w:rFonts w:cs="Arial"/>
        </w:rPr>
        <w:t>копи</w:t>
      </w:r>
      <w:r>
        <w:rPr>
          <w:rFonts w:cs="Arial"/>
        </w:rPr>
        <w:t xml:space="preserve">и следующих документов: справку медико-социальной экспертизы, </w:t>
      </w:r>
      <w:r w:rsidRPr="00113371">
        <w:rPr>
          <w:rFonts w:cs="Arial"/>
        </w:rPr>
        <w:t>подтверждающей факт установления инвалидности</w:t>
      </w:r>
      <w:r>
        <w:rPr>
          <w:rFonts w:cs="Arial"/>
        </w:rPr>
        <w:t xml:space="preserve"> ребенка (постановление врачебной комиссии, заключение о создании специальных условий для получения образования обучающемуся с ограниченными возможностями здоровья (инвалидностью)), свидетельство о рождении ребенка, приказ общеобразовательного учреждения об индивидуальном обучении,</w:t>
      </w:r>
      <w:r w:rsidRPr="0060357F">
        <w:rPr>
          <w:rFonts w:cs="Arial"/>
        </w:rPr>
        <w:t xml:space="preserve"> </w:t>
      </w:r>
      <w:r>
        <w:rPr>
          <w:rFonts w:cs="Arial"/>
        </w:rPr>
        <w:t>реквизиты расчетного счета получателя денежных средств.</w:t>
      </w:r>
    </w:p>
    <w:p w:rsidR="00667D85" w:rsidRPr="005905A2" w:rsidRDefault="00667D85" w:rsidP="006A45E9">
      <w:pPr>
        <w:pStyle w:val="Default"/>
        <w:jc w:val="both"/>
        <w:rPr>
          <w:rFonts w:cs="Arial"/>
        </w:rPr>
      </w:pPr>
      <w:r>
        <w:rPr>
          <w:rFonts w:cs="Arial"/>
        </w:rPr>
        <w:t xml:space="preserve">            </w:t>
      </w:r>
      <w:r w:rsidRPr="005905A2">
        <w:rPr>
          <w:rFonts w:cs="Arial"/>
        </w:rPr>
        <w:t>3.1.2. На организацию питания обучающихся 5-11 классов из малоимущих семей, получающих образование в муниципальных общеобразовательных учреждениях, при оказании услуги по организации питания сторонней организаций (аутсорсинг), в размере 21 рубль 00 копеек в день за счет средств местного бюджета.</w:t>
      </w:r>
      <w:r>
        <w:rPr>
          <w:rFonts w:cs="Arial"/>
        </w:rPr>
        <w:t xml:space="preserve"> </w:t>
      </w:r>
      <w:r w:rsidRPr="0093588F">
        <w:rPr>
          <w:rFonts w:cs="Arial"/>
        </w:rPr>
        <w:t>Для подтверждения статуса малоимущей семьи родители (законные представители</w:t>
      </w:r>
      <w:r>
        <w:rPr>
          <w:rFonts w:cs="Arial"/>
        </w:rPr>
        <w:t xml:space="preserve"> обучающихся</w:t>
      </w:r>
      <w:r w:rsidRPr="0093588F">
        <w:rPr>
          <w:rFonts w:cs="Arial"/>
        </w:rPr>
        <w:t>) представляют в общеобразовательное учреждение справку из отдела социальной защиты населения о назначении государственной помощи в виде единовременной выплаты</w:t>
      </w:r>
      <w:r>
        <w:rPr>
          <w:rFonts w:cs="Arial"/>
        </w:rPr>
        <w:t>,</w:t>
      </w:r>
      <w:r w:rsidRPr="0093588F">
        <w:rPr>
          <w:rFonts w:cs="Arial"/>
        </w:rPr>
        <w:t xml:space="preserve"> один раз в календарном году в размере 30 процентов разницы между суммой величин прожиточных минимумов и общим доходом членов м</w:t>
      </w:r>
      <w:r>
        <w:rPr>
          <w:rFonts w:cs="Arial"/>
        </w:rPr>
        <w:t>а</w:t>
      </w:r>
      <w:r w:rsidRPr="0093588F">
        <w:rPr>
          <w:rFonts w:cs="Arial"/>
        </w:rPr>
        <w:t>лоимущей семьи или одиноко проживающего гражданина.</w:t>
      </w:r>
    </w:p>
    <w:p w:rsidR="00667D85" w:rsidRPr="00CA6DA8" w:rsidRDefault="00667D85" w:rsidP="00C07F13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05A2">
        <w:rPr>
          <w:rFonts w:ascii="Times New Roman" w:hAnsi="Times New Roman" w:cs="Times New Roman"/>
          <w:sz w:val="24"/>
          <w:szCs w:val="24"/>
        </w:rPr>
        <w:t>На предоставление бесплатного питания обучающимся 5-11 классов из многодетных семей, получающих образование в муниципальных общеобразовательных учреждениях, при оказании услуги по организации питания сторонней организаций (аутсорсинг), в размере 117 рублей 68 копеек в день за счет средств бюджетов всех уровней.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>Для обеспечения питанием обучающихся  из многодетных семей родители (законные представители)</w:t>
      </w:r>
      <w:r>
        <w:rPr>
          <w:rFonts w:ascii="Times New Roman" w:hAnsi="Times New Roman" w:cs="Times New Roman"/>
          <w:sz w:val="24"/>
          <w:szCs w:val="24"/>
        </w:rPr>
        <w:t xml:space="preserve"> последних</w:t>
      </w:r>
      <w:r w:rsidRPr="0093588F">
        <w:rPr>
          <w:rFonts w:ascii="Times New Roman" w:hAnsi="Times New Roman" w:cs="Times New Roman"/>
          <w:sz w:val="24"/>
          <w:szCs w:val="24"/>
        </w:rPr>
        <w:t xml:space="preserve"> представляют в общеобразовательное учреждение копию удостоверения многодетной семьи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DA8">
        <w:rPr>
          <w:rFonts w:ascii="Times New Roman" w:hAnsi="Times New Roman" w:cs="Times New Roman"/>
          <w:sz w:val="24"/>
          <w:szCs w:val="24"/>
        </w:rPr>
        <w:t>с периодичностью 1 раз в год в течение срока действия документа.</w:t>
      </w:r>
    </w:p>
    <w:p w:rsidR="00667D85" w:rsidRPr="0093588F" w:rsidRDefault="00667D85" w:rsidP="00CA6DA8">
      <w:pPr>
        <w:pStyle w:val="Default"/>
        <w:jc w:val="both"/>
        <w:rPr>
          <w:rFonts w:cs="Arial"/>
        </w:rPr>
      </w:pPr>
      <w:r w:rsidRPr="005905A2">
        <w:rPr>
          <w:rFonts w:cs="Arial"/>
        </w:rPr>
        <w:tab/>
        <w:t xml:space="preserve">На организацию двухразового питания обучающимся в 5-11 классах детям-инвалидам и детям, имеющим статус обучающихся с ограниченными возможностями здоровья, при оказании услуги по организации питания сторонней организаций (аутсорсинг), </w:t>
      </w:r>
      <w:r w:rsidRPr="008A5AE9">
        <w:rPr>
          <w:rFonts w:cs="Arial"/>
          <w:color w:val="auto"/>
        </w:rPr>
        <w:t xml:space="preserve">в размере </w:t>
      </w:r>
      <w:r>
        <w:rPr>
          <w:rFonts w:cs="Arial"/>
          <w:color w:val="auto"/>
        </w:rPr>
        <w:t>140</w:t>
      </w:r>
      <w:r w:rsidRPr="008A5AE9">
        <w:rPr>
          <w:rFonts w:cs="Arial"/>
          <w:color w:val="auto"/>
        </w:rPr>
        <w:t xml:space="preserve"> рубл</w:t>
      </w:r>
      <w:r>
        <w:rPr>
          <w:rFonts w:cs="Arial"/>
          <w:color w:val="auto"/>
        </w:rPr>
        <w:t>ей</w:t>
      </w:r>
      <w:r w:rsidRPr="008A5AE9">
        <w:rPr>
          <w:rFonts w:cs="Arial"/>
          <w:color w:val="auto"/>
        </w:rPr>
        <w:t xml:space="preserve"> 00 копеек в день за счет средств местного бюджета, в том числе возможность замены бесплатного двухразового питания денежной компенсацией</w:t>
      </w:r>
      <w:r>
        <w:rPr>
          <w:rFonts w:cs="Arial"/>
          <w:color w:val="auto"/>
        </w:rPr>
        <w:t xml:space="preserve"> в размере 102 рубля 00 копеек</w:t>
      </w:r>
      <w:r w:rsidRPr="008A5AE9">
        <w:rPr>
          <w:rFonts w:cs="Arial"/>
          <w:color w:val="auto"/>
        </w:rPr>
        <w:t>. Замена бесплатного двухразового питания денежной компенсацией производится на основании заявления родителей (законных представителей) обучающихся детей-инвалидов и детей</w:t>
      </w:r>
      <w:r>
        <w:rPr>
          <w:rFonts w:cs="Arial"/>
          <w:color w:val="auto"/>
        </w:rPr>
        <w:t>, имеющих статус обучающихся</w:t>
      </w:r>
      <w:r w:rsidRPr="008A5AE9">
        <w:rPr>
          <w:rFonts w:cs="Arial"/>
          <w:color w:val="auto"/>
        </w:rPr>
        <w:t xml:space="preserve"> с ограниченными возможностями здоровья о замене бесплатного двухразового питания денежной компенсацией (образец заявления приведен в приложении №1 к настоящему Порядку)</w:t>
      </w:r>
      <w:r w:rsidRPr="008A5AE9">
        <w:rPr>
          <w:rFonts w:cs="Arial"/>
        </w:rPr>
        <w:t>. Родители (законные представители) последних представляют в бухгалтерию</w:t>
      </w:r>
      <w:r>
        <w:rPr>
          <w:rFonts w:cs="Arial"/>
        </w:rPr>
        <w:t xml:space="preserve"> управления образования </w:t>
      </w:r>
      <w:r w:rsidRPr="0093588F">
        <w:rPr>
          <w:rFonts w:cs="Arial"/>
        </w:rPr>
        <w:t>копи</w:t>
      </w:r>
      <w:r>
        <w:rPr>
          <w:rFonts w:cs="Arial"/>
        </w:rPr>
        <w:t xml:space="preserve">и следующих документов: справку медико-социальной экспертизы, </w:t>
      </w:r>
      <w:r w:rsidRPr="00113371">
        <w:rPr>
          <w:rFonts w:cs="Arial"/>
        </w:rPr>
        <w:t>подтверждающей факт установления инвалидности</w:t>
      </w:r>
      <w:r>
        <w:rPr>
          <w:rFonts w:cs="Arial"/>
        </w:rPr>
        <w:t xml:space="preserve"> ребенка (постановление врачебной комиссии, заключение о создании специальных условий для получения образования обучающемуся с ограниченными возможностями здоровья (инвалидностью)), свидетельство о рождении ребенка (паспорт), приказ общеобразовательного учреждения об индивидуальном обучении,</w:t>
      </w:r>
      <w:r w:rsidRPr="0060357F">
        <w:rPr>
          <w:rFonts w:cs="Arial"/>
        </w:rPr>
        <w:t xml:space="preserve"> </w:t>
      </w:r>
      <w:r>
        <w:rPr>
          <w:rFonts w:cs="Arial"/>
        </w:rPr>
        <w:t>реквизиты расчетного счета получателя денежных средств.</w:t>
      </w:r>
    </w:p>
    <w:p w:rsidR="00667D85" w:rsidRPr="005905A2" w:rsidRDefault="00667D85" w:rsidP="00F52737">
      <w:pPr>
        <w:tabs>
          <w:tab w:val="left" w:pos="709"/>
        </w:tabs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05A2">
        <w:rPr>
          <w:rFonts w:ascii="Times New Roman" w:hAnsi="Times New Roman" w:cs="Times New Roman"/>
          <w:sz w:val="24"/>
          <w:szCs w:val="24"/>
        </w:rPr>
        <w:t>На организацию питания остальным обучающимся в 5-11 классах (кроме обучающихся из малоимущих и многодетных семей, детей-инвалидов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905A2">
        <w:rPr>
          <w:rFonts w:ascii="Times New Roman" w:hAnsi="Times New Roman" w:cs="Times New Roman"/>
          <w:sz w:val="24"/>
          <w:szCs w:val="24"/>
        </w:rPr>
        <w:t>детей с ограниченными возможностями здоровья), при оказании услуги по организации питания сторонней организаций (аутсорсинг), в размере 10 рублей 00 копеек в день за счет средств местного бюджета.</w:t>
      </w:r>
    </w:p>
    <w:p w:rsidR="00667D85" w:rsidRPr="005905A2" w:rsidRDefault="00667D85" w:rsidP="00CA6DA8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905A2">
        <w:rPr>
          <w:rFonts w:ascii="Times New Roman" w:hAnsi="Times New Roman" w:cs="Times New Roman"/>
          <w:sz w:val="24"/>
          <w:szCs w:val="24"/>
        </w:rPr>
        <w:t>На организацию питания обучающихся 5-11 классов из малоимущих семей, получающих образование в муниципальных общеобразовательных учреждениях, приготовление питания для которых осуществляется самостоятельно, в размере 21 рубль 00 копеек в день за счет средств местного бюджета.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>Для подтверждения статуса малоимущей семьи родители (законные представители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93588F">
        <w:rPr>
          <w:rFonts w:ascii="Times New Roman" w:hAnsi="Times New Roman" w:cs="Times New Roman"/>
          <w:sz w:val="24"/>
          <w:szCs w:val="24"/>
        </w:rPr>
        <w:t>) представляют в общеобразовательное учреждение справку из отдела социальной защиты населения о назначении государственной помощи в виде единовременной выплаты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588F">
        <w:rPr>
          <w:rFonts w:ascii="Times New Roman" w:hAnsi="Times New Roman" w:cs="Times New Roman"/>
          <w:sz w:val="24"/>
          <w:szCs w:val="24"/>
        </w:rPr>
        <w:t xml:space="preserve"> один раз в календарном году в размере 30 процентов разницы между суммой величин прожиточных минимумов и общим доходом членов 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3588F">
        <w:rPr>
          <w:rFonts w:ascii="Times New Roman" w:hAnsi="Times New Roman" w:cs="Times New Roman"/>
          <w:sz w:val="24"/>
          <w:szCs w:val="24"/>
        </w:rPr>
        <w:t>лоимущей семьи или одиноко проживающего гражданина.</w:t>
      </w:r>
    </w:p>
    <w:p w:rsidR="00667D85" w:rsidRPr="00CA6DA8" w:rsidRDefault="00667D85" w:rsidP="00CA6DA8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05A2">
        <w:rPr>
          <w:rFonts w:ascii="Times New Roman" w:hAnsi="Times New Roman" w:cs="Times New Roman"/>
          <w:sz w:val="24"/>
          <w:szCs w:val="24"/>
        </w:rPr>
        <w:t>На предоставление бесплатного питания обучающимся 5-11 классов из многодетных семей, получающих образование в муниципальных общеобразовательных учреждениях, приготовление питания для которых осуществляется самостоятельно, в размере 77 рублей 34 копейки в день за счет средств бюджетов всех уровней.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>Для обеспечения питанием обучающихся  из многодетных семей родители (законные представители)</w:t>
      </w:r>
      <w:r>
        <w:rPr>
          <w:rFonts w:ascii="Times New Roman" w:hAnsi="Times New Roman" w:cs="Times New Roman"/>
          <w:sz w:val="24"/>
          <w:szCs w:val="24"/>
        </w:rPr>
        <w:t xml:space="preserve"> последних</w:t>
      </w:r>
      <w:r w:rsidRPr="0093588F">
        <w:rPr>
          <w:rFonts w:ascii="Times New Roman" w:hAnsi="Times New Roman" w:cs="Times New Roman"/>
          <w:sz w:val="24"/>
          <w:szCs w:val="24"/>
        </w:rPr>
        <w:t xml:space="preserve"> представляют в общеобразовательное учреждение копию удостоверения многодетной семьи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DA8">
        <w:rPr>
          <w:rFonts w:ascii="Times New Roman" w:hAnsi="Times New Roman" w:cs="Times New Roman"/>
          <w:sz w:val="24"/>
          <w:szCs w:val="24"/>
        </w:rPr>
        <w:t>с периодичностью 1 раз в год в течение срока действия документа.</w:t>
      </w:r>
    </w:p>
    <w:p w:rsidR="00667D85" w:rsidRPr="0093588F" w:rsidRDefault="00667D85" w:rsidP="0060357F">
      <w:pPr>
        <w:pStyle w:val="Default"/>
        <w:jc w:val="both"/>
        <w:rPr>
          <w:rFonts w:cs="Arial"/>
        </w:rPr>
      </w:pPr>
      <w:r>
        <w:rPr>
          <w:rFonts w:cs="Arial"/>
        </w:rPr>
        <w:t xml:space="preserve">            </w:t>
      </w:r>
      <w:r w:rsidRPr="005905A2">
        <w:rPr>
          <w:rFonts w:cs="Arial"/>
        </w:rPr>
        <w:t xml:space="preserve">На организацию двухразового питания обучающимся в 5-11 классах детям-инвалидам и детям, имеющим статус обучающихся с ограниченными возможностями здоровья, приготовление питания для которых осуществляется самостоятельно, </w:t>
      </w:r>
      <w:r w:rsidRPr="008A5AE9">
        <w:rPr>
          <w:rFonts w:cs="Arial"/>
          <w:color w:val="auto"/>
        </w:rPr>
        <w:t xml:space="preserve">в размере </w:t>
      </w:r>
      <w:r>
        <w:rPr>
          <w:rFonts w:cs="Arial"/>
          <w:color w:val="auto"/>
        </w:rPr>
        <w:t>102</w:t>
      </w:r>
      <w:r w:rsidRPr="008A5AE9">
        <w:rPr>
          <w:rFonts w:cs="Arial"/>
          <w:color w:val="auto"/>
        </w:rPr>
        <w:t xml:space="preserve"> рубл</w:t>
      </w:r>
      <w:r>
        <w:rPr>
          <w:rFonts w:cs="Arial"/>
          <w:color w:val="auto"/>
        </w:rPr>
        <w:t>я</w:t>
      </w:r>
      <w:r w:rsidRPr="008A5AE9">
        <w:rPr>
          <w:rFonts w:cs="Arial"/>
          <w:color w:val="auto"/>
        </w:rPr>
        <w:t xml:space="preserve"> 00 копеек в день за счет средств местного бюджета, в том числе возможность замены бесплатного двухразового питания денежной компенсацией</w:t>
      </w:r>
      <w:r>
        <w:rPr>
          <w:rFonts w:cs="Arial"/>
          <w:color w:val="auto"/>
        </w:rPr>
        <w:t xml:space="preserve"> в размере 102 рубля 00 копеек</w:t>
      </w:r>
      <w:r w:rsidRPr="008A5AE9">
        <w:rPr>
          <w:rFonts w:cs="Arial"/>
          <w:color w:val="auto"/>
        </w:rPr>
        <w:t>. Замена бесплатного двухразового питания денежной компенсацией производится на основании заявления родителей (законных представителей) обучающихся детей-инвалидов и детей</w:t>
      </w:r>
      <w:r>
        <w:rPr>
          <w:rFonts w:cs="Arial"/>
          <w:color w:val="auto"/>
        </w:rPr>
        <w:t xml:space="preserve">, имеющих статус обучающихся с ограниченными </w:t>
      </w:r>
      <w:r w:rsidRPr="008A5AE9">
        <w:rPr>
          <w:rFonts w:cs="Arial"/>
          <w:color w:val="auto"/>
        </w:rPr>
        <w:t>возможностями здоровья о замене бесплатного двухразового питания денежной компенсацией (образец заявления приведен в приложении №1 к настоящему Порядку)</w:t>
      </w:r>
      <w:r w:rsidRPr="008A5AE9">
        <w:rPr>
          <w:rFonts w:cs="Arial"/>
        </w:rPr>
        <w:t>. Родители (законные</w:t>
      </w:r>
      <w:r w:rsidRPr="0093588F">
        <w:rPr>
          <w:rFonts w:cs="Arial"/>
        </w:rPr>
        <w:t xml:space="preserve"> представители)</w:t>
      </w:r>
      <w:r>
        <w:rPr>
          <w:rFonts w:cs="Arial"/>
        </w:rPr>
        <w:t xml:space="preserve"> последних</w:t>
      </w:r>
      <w:r w:rsidRPr="0093588F">
        <w:rPr>
          <w:rFonts w:cs="Arial"/>
        </w:rPr>
        <w:t xml:space="preserve"> представляют в </w:t>
      </w:r>
      <w:r>
        <w:rPr>
          <w:rFonts w:cs="Arial"/>
        </w:rPr>
        <w:t xml:space="preserve">бухгалтерию управления образования </w:t>
      </w:r>
      <w:r w:rsidRPr="0093588F">
        <w:rPr>
          <w:rFonts w:cs="Arial"/>
        </w:rPr>
        <w:t>копи</w:t>
      </w:r>
      <w:r>
        <w:rPr>
          <w:rFonts w:cs="Arial"/>
        </w:rPr>
        <w:t xml:space="preserve">и следующих документов: справку медико-социальной экспертизы, </w:t>
      </w:r>
      <w:r w:rsidRPr="00113371">
        <w:rPr>
          <w:rFonts w:cs="Arial"/>
        </w:rPr>
        <w:t>подтверждающей факт установления инвалидности</w:t>
      </w:r>
      <w:r>
        <w:rPr>
          <w:rFonts w:cs="Arial"/>
        </w:rPr>
        <w:t xml:space="preserve"> ребенка (постановление врачебной комиссии, заключение о создании специальных условий для получения образования обучающемуся с ограниченными возможностями здоровья (инвалидностью)), свидетельство о рождении ребенка (паспорт), приказ общеобразовательного учреждения об индивидуальном обучении,</w:t>
      </w:r>
      <w:r w:rsidRPr="0060357F">
        <w:rPr>
          <w:rFonts w:cs="Arial"/>
        </w:rPr>
        <w:t xml:space="preserve"> </w:t>
      </w:r>
      <w:r>
        <w:rPr>
          <w:rFonts w:cs="Arial"/>
        </w:rPr>
        <w:t>реквизиты расчетного счета получателя денежных средств.</w:t>
      </w:r>
    </w:p>
    <w:p w:rsidR="00667D85" w:rsidRPr="005905A2" w:rsidRDefault="00667D85" w:rsidP="00F52737">
      <w:pPr>
        <w:tabs>
          <w:tab w:val="left" w:pos="709"/>
        </w:tabs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05A2">
        <w:rPr>
          <w:rFonts w:ascii="Times New Roman" w:hAnsi="Times New Roman" w:cs="Times New Roman"/>
          <w:sz w:val="24"/>
          <w:szCs w:val="24"/>
        </w:rPr>
        <w:t>На организацию питания остальным обучающимся в 5-11 классах (кроме обучающихся из малоимущих и многодетных семей, детей-инвалидов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905A2">
        <w:rPr>
          <w:rFonts w:ascii="Times New Roman" w:hAnsi="Times New Roman" w:cs="Times New Roman"/>
          <w:sz w:val="24"/>
          <w:szCs w:val="24"/>
        </w:rPr>
        <w:t xml:space="preserve"> детей с ограниченными возможностями здоровья), приготовление питания для которых осуществляется самостоятельно, в размере 10 рублей 00 копеек в день за счет средств местного бюджета.                  </w:t>
      </w:r>
    </w:p>
    <w:p w:rsidR="00667D85" w:rsidRPr="0093588F" w:rsidRDefault="00667D85" w:rsidP="00043020">
      <w:pPr>
        <w:pStyle w:val="Default"/>
        <w:jc w:val="both"/>
        <w:rPr>
          <w:rFonts w:cs="Arial"/>
        </w:rPr>
      </w:pPr>
      <w:r w:rsidRPr="0093588F">
        <w:rPr>
          <w:rFonts w:cs="Arial"/>
        </w:rPr>
        <w:t xml:space="preserve">      3.1.3. На организацию двухразового питания обучающи</w:t>
      </w:r>
      <w:r>
        <w:rPr>
          <w:rFonts w:cs="Arial"/>
        </w:rPr>
        <w:t>м</w:t>
      </w:r>
      <w:r w:rsidRPr="0093588F">
        <w:rPr>
          <w:rFonts w:cs="Arial"/>
        </w:rPr>
        <w:t>ся</w:t>
      </w:r>
      <w:r>
        <w:rPr>
          <w:rFonts w:cs="Arial"/>
        </w:rPr>
        <w:t xml:space="preserve"> </w:t>
      </w:r>
      <w:r w:rsidRPr="0093588F">
        <w:rPr>
          <w:rFonts w:cs="Arial"/>
        </w:rPr>
        <w:t>в муниципальных общеобразовательных учреждениях с 1 по 11 класс дет</w:t>
      </w:r>
      <w:r>
        <w:rPr>
          <w:rFonts w:cs="Arial"/>
        </w:rPr>
        <w:t>ям</w:t>
      </w:r>
      <w:r w:rsidRPr="0093588F">
        <w:rPr>
          <w:rFonts w:cs="Arial"/>
        </w:rPr>
        <w:t>-инвалид</w:t>
      </w:r>
      <w:r>
        <w:rPr>
          <w:rFonts w:cs="Arial"/>
        </w:rPr>
        <w:t>ам</w:t>
      </w:r>
      <w:r w:rsidRPr="0093588F">
        <w:rPr>
          <w:rFonts w:cs="Arial"/>
        </w:rPr>
        <w:t xml:space="preserve"> и дет</w:t>
      </w:r>
      <w:r>
        <w:rPr>
          <w:rFonts w:cs="Arial"/>
        </w:rPr>
        <w:t>ям</w:t>
      </w:r>
      <w:r w:rsidRPr="0093588F">
        <w:rPr>
          <w:rFonts w:cs="Arial"/>
        </w:rPr>
        <w:t>, имеющи</w:t>
      </w:r>
      <w:r>
        <w:rPr>
          <w:rFonts w:cs="Arial"/>
        </w:rPr>
        <w:t>м</w:t>
      </w:r>
      <w:r w:rsidRPr="0093588F">
        <w:rPr>
          <w:rFonts w:cs="Arial"/>
        </w:rPr>
        <w:t xml:space="preserve"> статус обучающихся с ограниченными возможностями здоровья, получающих образование  на дому за счет  средств местного бюджета в </w:t>
      </w:r>
      <w:r w:rsidRPr="008A5AE9">
        <w:rPr>
          <w:rFonts w:cs="Arial"/>
        </w:rPr>
        <w:t xml:space="preserve">размере </w:t>
      </w:r>
      <w:r>
        <w:rPr>
          <w:rFonts w:cs="Arial"/>
        </w:rPr>
        <w:t>102</w:t>
      </w:r>
      <w:r w:rsidRPr="008A5AE9">
        <w:rPr>
          <w:rFonts w:cs="Arial"/>
        </w:rPr>
        <w:t xml:space="preserve"> рубл</w:t>
      </w:r>
      <w:r>
        <w:rPr>
          <w:rFonts w:cs="Arial"/>
        </w:rPr>
        <w:t>я</w:t>
      </w:r>
      <w:r w:rsidRPr="008A5AE9">
        <w:rPr>
          <w:rFonts w:cs="Arial"/>
        </w:rPr>
        <w:t xml:space="preserve"> 00 копеек в день</w:t>
      </w:r>
      <w:r>
        <w:rPr>
          <w:rFonts w:cs="Arial"/>
        </w:rPr>
        <w:t>, в том числе возможность замены бесплатного двухразового питания денежной компенсацией в размере 102 рубля 00 копеек</w:t>
      </w:r>
      <w:r w:rsidRPr="008A5AE9">
        <w:rPr>
          <w:rFonts w:cs="Arial"/>
        </w:rPr>
        <w:t xml:space="preserve">. </w:t>
      </w:r>
      <w:r>
        <w:rPr>
          <w:rFonts w:cs="Arial"/>
        </w:rPr>
        <w:t xml:space="preserve">   </w:t>
      </w:r>
    </w:p>
    <w:p w:rsidR="00667D85" w:rsidRPr="0093588F" w:rsidRDefault="00667D85" w:rsidP="00F52737">
      <w:pPr>
        <w:tabs>
          <w:tab w:val="left" w:pos="567"/>
          <w:tab w:val="left" w:pos="709"/>
        </w:tabs>
        <w:spacing w:before="20" w:line="240" w:lineRule="auto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5AE9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последних представляют </w:t>
      </w:r>
      <w:r w:rsidRPr="0093588F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бухгалтерию управления образования </w:t>
      </w:r>
      <w:r w:rsidRPr="0093588F">
        <w:rPr>
          <w:rFonts w:ascii="Times New Roman" w:hAnsi="Times New Roman" w:cs="Times New Roman"/>
          <w:sz w:val="24"/>
          <w:szCs w:val="24"/>
        </w:rPr>
        <w:t>копи</w:t>
      </w:r>
      <w:r>
        <w:rPr>
          <w:rFonts w:ascii="Times New Roman" w:hAnsi="Times New Roman" w:cs="Times New Roman"/>
          <w:sz w:val="24"/>
          <w:szCs w:val="24"/>
        </w:rPr>
        <w:t xml:space="preserve">и следующих документов: справку медико-социальной экспертизы, </w:t>
      </w:r>
      <w:r w:rsidRPr="00113371">
        <w:rPr>
          <w:rFonts w:ascii="Times New Roman" w:hAnsi="Times New Roman" w:cs="Times New Roman"/>
          <w:sz w:val="24"/>
          <w:szCs w:val="24"/>
        </w:rPr>
        <w:t xml:space="preserve">подтверждающей факт установления </w:t>
      </w:r>
      <w:r w:rsidRPr="00CA6DA8">
        <w:rPr>
          <w:rFonts w:ascii="Times New Roman" w:hAnsi="Times New Roman" w:cs="Times New Roman"/>
          <w:sz w:val="24"/>
          <w:szCs w:val="24"/>
        </w:rPr>
        <w:t xml:space="preserve">инвалидности ребенка </w:t>
      </w:r>
      <w:r>
        <w:rPr>
          <w:rFonts w:ascii="Times New Roman" w:hAnsi="Times New Roman" w:cs="Times New Roman"/>
          <w:sz w:val="24"/>
          <w:szCs w:val="24"/>
        </w:rPr>
        <w:t>(постановление врачебной комиссии, заключение о создании специальных условий для получения образования обучающемуся с ограниченными возможностями здоровья (инвалидностью)), паспорт родителя (законного представителя), реквизиты расчетного счета получателя денежных средств, свидетельство о рождении ребенка (паспорт), приказ общеобразовательного учреждения об индивидуальном обучении на дому.</w:t>
      </w:r>
    </w:p>
    <w:p w:rsidR="00667D85" w:rsidRDefault="00667D85" w:rsidP="001E5A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E271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8D4BD0">
      <w:pPr>
        <w:tabs>
          <w:tab w:val="left" w:pos="4253"/>
        </w:tabs>
        <w:spacing w:before="20" w:line="24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4.  Координация деятельности по организации питания</w:t>
      </w:r>
    </w:p>
    <w:p w:rsidR="00667D85" w:rsidRPr="0093588F" w:rsidRDefault="00667D85" w:rsidP="008D4BD0">
      <w:pPr>
        <w:tabs>
          <w:tab w:val="left" w:pos="4253"/>
        </w:tabs>
        <w:spacing w:before="20" w:line="24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 обучающихся в общеобразовательных учреждениях и контроль за целевым  использованием средств</w:t>
      </w:r>
    </w:p>
    <w:p w:rsidR="00667D85" w:rsidRPr="0093588F" w:rsidRDefault="00667D85" w:rsidP="008D4BD0">
      <w:pPr>
        <w:spacing w:before="20" w:line="240" w:lineRule="auto"/>
        <w:ind w:left="1134"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8D4BD0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4.1. Денежные средства, выделенные на питание обучающихся в муниципальных 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588F">
        <w:rPr>
          <w:rFonts w:ascii="Times New Roman" w:hAnsi="Times New Roman" w:cs="Times New Roman"/>
          <w:sz w:val="24"/>
          <w:szCs w:val="24"/>
        </w:rPr>
        <w:t xml:space="preserve"> носят целевой характер.</w:t>
      </w:r>
      <w:r>
        <w:rPr>
          <w:rFonts w:ascii="Times New Roman" w:hAnsi="Times New Roman" w:cs="Times New Roman"/>
          <w:sz w:val="24"/>
          <w:szCs w:val="24"/>
        </w:rPr>
        <w:t xml:space="preserve"> В связи с ростом потребительских цен по мере необходимости, предусматривается индексация стоимости питания обучающихся.</w:t>
      </w:r>
    </w:p>
    <w:p w:rsidR="00667D85" w:rsidRPr="0093588F" w:rsidRDefault="00667D85" w:rsidP="001871C7">
      <w:pPr>
        <w:tabs>
          <w:tab w:val="left" w:pos="993"/>
          <w:tab w:val="left" w:pos="1276"/>
        </w:tabs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 4.2.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>Руководители муниципальных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>несут ответственность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 xml:space="preserve">организацию питания в учреждении и целевое использование выделенных денежных средств. </w:t>
      </w:r>
    </w:p>
    <w:p w:rsidR="00667D85" w:rsidRPr="0093588F" w:rsidRDefault="00667D85" w:rsidP="008D4BD0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4.3. Контроль за организацией питания обучающихся в муниципальных общеобразовательных учреждениях осуществляет  главный распорядитель бюджетных средств –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3588F">
        <w:rPr>
          <w:rFonts w:ascii="Times New Roman" w:hAnsi="Times New Roman" w:cs="Times New Roman"/>
          <w:sz w:val="24"/>
          <w:szCs w:val="24"/>
        </w:rPr>
        <w:t>правление образования администрации Унечского муниципального района и органы муниципального финансового контроля.</w:t>
      </w:r>
    </w:p>
    <w:p w:rsidR="00667D85" w:rsidRPr="0093588F" w:rsidRDefault="00667D85" w:rsidP="008D4BD0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4.4. Управление образования администрации Унечского муниципального района ежемесячно до 15 числа месяца, следующего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588F">
        <w:rPr>
          <w:rFonts w:ascii="Times New Roman" w:hAnsi="Times New Roman" w:cs="Times New Roman"/>
          <w:sz w:val="24"/>
          <w:szCs w:val="24"/>
        </w:rPr>
        <w:t>отчетным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588F">
        <w:rPr>
          <w:rFonts w:ascii="Times New Roman" w:hAnsi="Times New Roman" w:cs="Times New Roman"/>
          <w:sz w:val="24"/>
          <w:szCs w:val="24"/>
        </w:rPr>
        <w:t xml:space="preserve"> представляет  в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93588F">
        <w:rPr>
          <w:rFonts w:ascii="Times New Roman" w:hAnsi="Times New Roman" w:cs="Times New Roman"/>
          <w:sz w:val="24"/>
          <w:szCs w:val="24"/>
        </w:rPr>
        <w:t xml:space="preserve">инансовое управление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93588F">
        <w:rPr>
          <w:rFonts w:ascii="Times New Roman" w:hAnsi="Times New Roman" w:cs="Times New Roman"/>
          <w:sz w:val="24"/>
          <w:szCs w:val="24"/>
        </w:rPr>
        <w:t xml:space="preserve">района отчет об использовании денежных средств на организацию питания обучающихся в муниципальных  общеобразовательных учреждениях </w:t>
      </w:r>
      <w:r>
        <w:rPr>
          <w:rFonts w:ascii="Times New Roman" w:hAnsi="Times New Roman" w:cs="Times New Roman"/>
          <w:sz w:val="24"/>
          <w:szCs w:val="24"/>
        </w:rPr>
        <w:t>по форме согласно п</w:t>
      </w:r>
      <w:r w:rsidRPr="0093588F">
        <w:rPr>
          <w:rFonts w:ascii="Times New Roman" w:hAnsi="Times New Roman" w:cs="Times New Roman"/>
          <w:sz w:val="24"/>
          <w:szCs w:val="24"/>
        </w:rPr>
        <w:t>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35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№2 к настоящему Порядку</w:t>
      </w:r>
      <w:r w:rsidRPr="0093588F">
        <w:rPr>
          <w:rFonts w:ascii="Times New Roman" w:hAnsi="Times New Roman" w:cs="Times New Roman"/>
          <w:sz w:val="24"/>
          <w:szCs w:val="24"/>
        </w:rPr>
        <w:t>.</w:t>
      </w:r>
    </w:p>
    <w:p w:rsidR="00667D85" w:rsidRPr="0093588F" w:rsidRDefault="00667D85" w:rsidP="008D4BD0">
      <w:pPr>
        <w:spacing w:before="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>4.5. В случа</w:t>
      </w:r>
      <w:r>
        <w:rPr>
          <w:rFonts w:ascii="Times New Roman" w:hAnsi="Times New Roman" w:cs="Times New Roman"/>
          <w:sz w:val="24"/>
          <w:szCs w:val="24"/>
        </w:rPr>
        <w:t xml:space="preserve">е использования средств бюджета </w:t>
      </w:r>
      <w:r w:rsidRPr="0093588F">
        <w:rPr>
          <w:rFonts w:ascii="Times New Roman" w:hAnsi="Times New Roman" w:cs="Times New Roman"/>
          <w:sz w:val="24"/>
          <w:szCs w:val="24"/>
        </w:rPr>
        <w:t>не по целевому назначению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588F">
        <w:rPr>
          <w:rFonts w:ascii="Times New Roman" w:hAnsi="Times New Roman" w:cs="Times New Roman"/>
          <w:sz w:val="24"/>
          <w:szCs w:val="24"/>
        </w:rPr>
        <w:t xml:space="preserve"> соответствующие средства взыскиваются в бюджет в порядке, установленном  действующим законодательством. </w:t>
      </w:r>
    </w:p>
    <w:p w:rsidR="00667D85" w:rsidRPr="0093588F" w:rsidRDefault="00667D85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88F">
        <w:rPr>
          <w:rFonts w:ascii="Times New Roman" w:hAnsi="Times New Roman" w:cs="Times New Roman"/>
          <w:sz w:val="24"/>
          <w:szCs w:val="24"/>
        </w:rPr>
        <w:t xml:space="preserve">           4.6. Неиспользованный по состоянию на 1 января финансового года, следующего за отчетным, остаток </w:t>
      </w:r>
      <w:r>
        <w:rPr>
          <w:rFonts w:ascii="Times New Roman" w:hAnsi="Times New Roman" w:cs="Times New Roman"/>
          <w:sz w:val="24"/>
          <w:szCs w:val="24"/>
        </w:rPr>
        <w:t xml:space="preserve">денежных </w:t>
      </w:r>
      <w:r w:rsidRPr="0093588F">
        <w:rPr>
          <w:rFonts w:ascii="Times New Roman" w:hAnsi="Times New Roman" w:cs="Times New Roman"/>
          <w:sz w:val="24"/>
          <w:szCs w:val="24"/>
        </w:rPr>
        <w:t xml:space="preserve">средств субсидии подлежит возврату в бюджет Брянской области в сроки, установленные действующим бюджетным законодательством Российской Федерации.      </w:t>
      </w:r>
    </w:p>
    <w:p w:rsidR="00667D85" w:rsidRPr="0093588F" w:rsidRDefault="00667D85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8D4BD0">
      <w:pPr>
        <w:tabs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D85" w:rsidRPr="0093588F" w:rsidRDefault="00667D85" w:rsidP="00817FCC">
      <w:pPr>
        <w:rPr>
          <w:rFonts w:ascii="Times New Roman" w:hAnsi="Times New Roman" w:cs="Times New Roman"/>
          <w:sz w:val="24"/>
          <w:szCs w:val="24"/>
        </w:rPr>
      </w:pPr>
    </w:p>
    <w:sectPr w:rsidR="00667D85" w:rsidRPr="0093588F" w:rsidSect="001E18DB">
      <w:headerReference w:type="default" r:id="rId7"/>
      <w:footerReference w:type="default" r:id="rId8"/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D85" w:rsidRDefault="00667D85" w:rsidP="00A61D94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67D85" w:rsidRDefault="00667D85" w:rsidP="00A61D94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D85" w:rsidRDefault="00667D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D85" w:rsidRDefault="00667D85" w:rsidP="00A61D94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67D85" w:rsidRDefault="00667D85" w:rsidP="00A61D94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D85" w:rsidRPr="00F253ED" w:rsidRDefault="00667D85" w:rsidP="00F253ED">
    <w:pPr>
      <w:spacing w:line="240" w:lineRule="auto"/>
      <w:ind w:left="5664"/>
      <w:rPr>
        <w:rFonts w:ascii="Times New Roman" w:hAnsi="Times New Roman" w:cs="Times New Roman"/>
        <w:b/>
        <w:bCs/>
        <w:sz w:val="24"/>
        <w:szCs w:val="24"/>
      </w:rPr>
    </w:pPr>
  </w:p>
  <w:p w:rsidR="00667D85" w:rsidRPr="00206F7E" w:rsidRDefault="00667D85" w:rsidP="00364B8D">
    <w:pPr>
      <w:tabs>
        <w:tab w:val="left" w:pos="6768"/>
      </w:tabs>
      <w:spacing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</w:p>
  <w:p w:rsidR="00667D85" w:rsidRDefault="00667D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452A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">
    <w:nsid w:val="73AB2F37"/>
    <w:multiLevelType w:val="multilevel"/>
    <w:tmpl w:val="23D8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015F3"/>
    <w:rsid w:val="00005E26"/>
    <w:rsid w:val="000312E8"/>
    <w:rsid w:val="00033406"/>
    <w:rsid w:val="00033701"/>
    <w:rsid w:val="000412D3"/>
    <w:rsid w:val="000414B0"/>
    <w:rsid w:val="00043020"/>
    <w:rsid w:val="00050A05"/>
    <w:rsid w:val="00053939"/>
    <w:rsid w:val="000911CB"/>
    <w:rsid w:val="000B7A12"/>
    <w:rsid w:val="000D3BA0"/>
    <w:rsid w:val="000E0424"/>
    <w:rsid w:val="00113371"/>
    <w:rsid w:val="00122818"/>
    <w:rsid w:val="00161B74"/>
    <w:rsid w:val="00165320"/>
    <w:rsid w:val="001721B1"/>
    <w:rsid w:val="00182CB4"/>
    <w:rsid w:val="001871C7"/>
    <w:rsid w:val="001B307A"/>
    <w:rsid w:val="001C0462"/>
    <w:rsid w:val="001D325C"/>
    <w:rsid w:val="001D6A8D"/>
    <w:rsid w:val="001E073C"/>
    <w:rsid w:val="001E18DB"/>
    <w:rsid w:val="001E55FD"/>
    <w:rsid w:val="001E5AE1"/>
    <w:rsid w:val="001E7A32"/>
    <w:rsid w:val="001F239E"/>
    <w:rsid w:val="00206F7E"/>
    <w:rsid w:val="0023719C"/>
    <w:rsid w:val="00244FCB"/>
    <w:rsid w:val="002451F3"/>
    <w:rsid w:val="0029114A"/>
    <w:rsid w:val="00291ADF"/>
    <w:rsid w:val="002C436C"/>
    <w:rsid w:val="002E00EF"/>
    <w:rsid w:val="00316236"/>
    <w:rsid w:val="003422C0"/>
    <w:rsid w:val="00360F74"/>
    <w:rsid w:val="00364B8D"/>
    <w:rsid w:val="003702FA"/>
    <w:rsid w:val="00375B4B"/>
    <w:rsid w:val="0037648F"/>
    <w:rsid w:val="00394250"/>
    <w:rsid w:val="003E6E2F"/>
    <w:rsid w:val="00405CE8"/>
    <w:rsid w:val="00407779"/>
    <w:rsid w:val="00415898"/>
    <w:rsid w:val="00433BC5"/>
    <w:rsid w:val="0044077F"/>
    <w:rsid w:val="00446AC7"/>
    <w:rsid w:val="00465570"/>
    <w:rsid w:val="00470A07"/>
    <w:rsid w:val="004714C8"/>
    <w:rsid w:val="004A5239"/>
    <w:rsid w:val="004D4180"/>
    <w:rsid w:val="005051D8"/>
    <w:rsid w:val="00533BBE"/>
    <w:rsid w:val="00540ECE"/>
    <w:rsid w:val="00544218"/>
    <w:rsid w:val="00574626"/>
    <w:rsid w:val="005905A2"/>
    <w:rsid w:val="005A23BA"/>
    <w:rsid w:val="005B0ADD"/>
    <w:rsid w:val="005C705F"/>
    <w:rsid w:val="0060357F"/>
    <w:rsid w:val="00603DDF"/>
    <w:rsid w:val="00605002"/>
    <w:rsid w:val="00621A6D"/>
    <w:rsid w:val="006472C5"/>
    <w:rsid w:val="00650741"/>
    <w:rsid w:val="00667D85"/>
    <w:rsid w:val="006A45E9"/>
    <w:rsid w:val="006A4EF1"/>
    <w:rsid w:val="006C039B"/>
    <w:rsid w:val="006D75DF"/>
    <w:rsid w:val="0070168B"/>
    <w:rsid w:val="007338C4"/>
    <w:rsid w:val="00747F59"/>
    <w:rsid w:val="00790BC0"/>
    <w:rsid w:val="007A3658"/>
    <w:rsid w:val="007A62A3"/>
    <w:rsid w:val="007C0A85"/>
    <w:rsid w:val="007C4888"/>
    <w:rsid w:val="008102E3"/>
    <w:rsid w:val="00817FCC"/>
    <w:rsid w:val="0086331C"/>
    <w:rsid w:val="00870624"/>
    <w:rsid w:val="008A5AE9"/>
    <w:rsid w:val="008A738C"/>
    <w:rsid w:val="008B0920"/>
    <w:rsid w:val="008C5BFC"/>
    <w:rsid w:val="008D4BD0"/>
    <w:rsid w:val="008E2D80"/>
    <w:rsid w:val="008F4F31"/>
    <w:rsid w:val="008F6C72"/>
    <w:rsid w:val="00912C6D"/>
    <w:rsid w:val="00921A59"/>
    <w:rsid w:val="00927A71"/>
    <w:rsid w:val="0093588F"/>
    <w:rsid w:val="00937871"/>
    <w:rsid w:val="00941067"/>
    <w:rsid w:val="00943894"/>
    <w:rsid w:val="00966B53"/>
    <w:rsid w:val="00994E90"/>
    <w:rsid w:val="009A1788"/>
    <w:rsid w:val="009B12A1"/>
    <w:rsid w:val="009E1932"/>
    <w:rsid w:val="009F7AF9"/>
    <w:rsid w:val="00A15B7B"/>
    <w:rsid w:val="00A1611B"/>
    <w:rsid w:val="00A3567E"/>
    <w:rsid w:val="00A45800"/>
    <w:rsid w:val="00A476B3"/>
    <w:rsid w:val="00A61D94"/>
    <w:rsid w:val="00A67C83"/>
    <w:rsid w:val="00A708AC"/>
    <w:rsid w:val="00AA5B31"/>
    <w:rsid w:val="00AB6852"/>
    <w:rsid w:val="00AC40C5"/>
    <w:rsid w:val="00AD3AE2"/>
    <w:rsid w:val="00AD3F05"/>
    <w:rsid w:val="00AF24A8"/>
    <w:rsid w:val="00B107F6"/>
    <w:rsid w:val="00B16C2C"/>
    <w:rsid w:val="00B56741"/>
    <w:rsid w:val="00B63788"/>
    <w:rsid w:val="00B9392E"/>
    <w:rsid w:val="00BA1175"/>
    <w:rsid w:val="00BA7FC1"/>
    <w:rsid w:val="00BD5C8A"/>
    <w:rsid w:val="00BE39E9"/>
    <w:rsid w:val="00BF436A"/>
    <w:rsid w:val="00BF79B6"/>
    <w:rsid w:val="00C07F13"/>
    <w:rsid w:val="00C13253"/>
    <w:rsid w:val="00C1478F"/>
    <w:rsid w:val="00C14927"/>
    <w:rsid w:val="00C209C4"/>
    <w:rsid w:val="00C272F8"/>
    <w:rsid w:val="00C505E9"/>
    <w:rsid w:val="00C50F7D"/>
    <w:rsid w:val="00C53713"/>
    <w:rsid w:val="00C90307"/>
    <w:rsid w:val="00C96278"/>
    <w:rsid w:val="00CA6DA8"/>
    <w:rsid w:val="00CE26B6"/>
    <w:rsid w:val="00CF7380"/>
    <w:rsid w:val="00D12D2A"/>
    <w:rsid w:val="00D15F11"/>
    <w:rsid w:val="00D2498C"/>
    <w:rsid w:val="00D3292B"/>
    <w:rsid w:val="00D44356"/>
    <w:rsid w:val="00D45993"/>
    <w:rsid w:val="00D54F6C"/>
    <w:rsid w:val="00D94D9B"/>
    <w:rsid w:val="00DA0A36"/>
    <w:rsid w:val="00DA588C"/>
    <w:rsid w:val="00DB05AF"/>
    <w:rsid w:val="00DB2D84"/>
    <w:rsid w:val="00DC35FF"/>
    <w:rsid w:val="00DC5E1E"/>
    <w:rsid w:val="00DC6B8F"/>
    <w:rsid w:val="00DE729E"/>
    <w:rsid w:val="00DF63AA"/>
    <w:rsid w:val="00E271B9"/>
    <w:rsid w:val="00E9279A"/>
    <w:rsid w:val="00EC0743"/>
    <w:rsid w:val="00EC13CF"/>
    <w:rsid w:val="00F050DE"/>
    <w:rsid w:val="00F171DD"/>
    <w:rsid w:val="00F22BAA"/>
    <w:rsid w:val="00F253ED"/>
    <w:rsid w:val="00F52737"/>
    <w:rsid w:val="00F5577E"/>
    <w:rsid w:val="00F757B2"/>
    <w:rsid w:val="00F80CA6"/>
    <w:rsid w:val="00F85A2F"/>
    <w:rsid w:val="00F87D80"/>
    <w:rsid w:val="00FA2E20"/>
    <w:rsid w:val="00FB048E"/>
    <w:rsid w:val="00FB4C32"/>
    <w:rsid w:val="00FE0282"/>
    <w:rsid w:val="00FE2C62"/>
    <w:rsid w:val="00FF0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61D9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61D94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61D9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61D94"/>
    <w:rPr>
      <w:rFonts w:ascii="Arial" w:hAnsi="Arial" w:cs="Arial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271B9"/>
    <w:pPr>
      <w:ind w:left="720"/>
    </w:pPr>
  </w:style>
  <w:style w:type="paragraph" w:customStyle="1" w:styleId="Default">
    <w:name w:val="Default"/>
    <w:uiPriority w:val="99"/>
    <w:rsid w:val="00113371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2771</Words>
  <Characters>15798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РОССИЙСКАЯ ФЕДЕРАЦИЯ</dc:title>
  <dc:subject/>
  <dc:creator>Старовойтова Алла Васильевна</dc:creator>
  <cp:keywords/>
  <dc:description/>
  <cp:lastModifiedBy>Лосева Е.Ю.</cp:lastModifiedBy>
  <cp:revision>3</cp:revision>
  <cp:lastPrinted>2025-04-11T10:18:00Z</cp:lastPrinted>
  <dcterms:created xsi:type="dcterms:W3CDTF">2025-04-11T11:42:00Z</dcterms:created>
  <dcterms:modified xsi:type="dcterms:W3CDTF">2025-04-16T09:30:00Z</dcterms:modified>
</cp:coreProperties>
</file>